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B53" w:rsidRDefault="00F51B53" w:rsidP="00F51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LEYGHTON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F51B53" w:rsidRDefault="00F51B53" w:rsidP="00F51B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1B53" w:rsidRDefault="00F51B53" w:rsidP="00F51B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1B53" w:rsidRDefault="00F51B53" w:rsidP="00F51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held 3¾ knights’ fees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Linslade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Chalmscott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51B53" w:rsidRDefault="00F51B53" w:rsidP="00F51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Buckinghamshire.</w:t>
      </w:r>
    </w:p>
    <w:p w:rsidR="00F51B53" w:rsidRDefault="00F51B53" w:rsidP="00F51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24-112)</w:t>
      </w:r>
    </w:p>
    <w:p w:rsidR="00F51B53" w:rsidRDefault="00F51B53" w:rsidP="00F51B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51B53" w:rsidRDefault="00F51B53" w:rsidP="00F51B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51B53" w:rsidRDefault="00F51B53" w:rsidP="00F51B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2016</w:t>
      </w:r>
      <w:bookmarkStart w:id="0" w:name="_GoBack"/>
      <w:bookmarkEnd w:id="0"/>
    </w:p>
    <w:sectPr w:rsidR="006B2F86" w:rsidRPr="00F51B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B53" w:rsidRDefault="00F51B53" w:rsidP="00E71FC3">
      <w:pPr>
        <w:spacing w:after="0" w:line="240" w:lineRule="auto"/>
      </w:pPr>
      <w:r>
        <w:separator/>
      </w:r>
    </w:p>
  </w:endnote>
  <w:endnote w:type="continuationSeparator" w:id="0">
    <w:p w:rsidR="00F51B53" w:rsidRDefault="00F51B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B53" w:rsidRDefault="00F51B53" w:rsidP="00E71FC3">
      <w:pPr>
        <w:spacing w:after="0" w:line="240" w:lineRule="auto"/>
      </w:pPr>
      <w:r>
        <w:separator/>
      </w:r>
    </w:p>
  </w:footnote>
  <w:footnote w:type="continuationSeparator" w:id="0">
    <w:p w:rsidR="00F51B53" w:rsidRDefault="00F51B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B53"/>
    <w:rsid w:val="00AB52E8"/>
    <w:rsid w:val="00B16D3F"/>
    <w:rsid w:val="00E71FC3"/>
    <w:rsid w:val="00EF4813"/>
    <w:rsid w:val="00F5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A9853"/>
  <w15:chartTrackingRefBased/>
  <w15:docId w15:val="{BF510A80-3DCE-4867-8D9C-5E87CD3B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2016-06-09T19:54:00Z</dcterms:created>
  <dcterms:modified xsi:type="dcterms:W3CDTF">2016-06-09T19:55:00Z</dcterms:modified>
</cp:coreProperties>
</file>